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55845" w14:textId="09F209AF" w:rsidR="00BA00AB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RACY</w:t>
      </w:r>
      <w:r>
        <w:rPr>
          <w:rFonts w:ascii="Times New Roman" w:hAnsi="Times New Roman" w:cs="Times New Roman"/>
          <w:sz w:val="24"/>
          <w:szCs w:val="24"/>
        </w:rPr>
        <w:t xml:space="preserve">      (d.1466-7)</w:t>
      </w:r>
    </w:p>
    <w:p w14:paraId="256A247D" w14:textId="3F9D9929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Ratcliffe on Soar, Nottinghamshire.</w:t>
      </w:r>
    </w:p>
    <w:p w14:paraId="1C097E3B" w14:textId="333C6A16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EA0DD" w14:textId="3F2E1414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51C47" w14:textId="645CCF4E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May1466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p.134)</w:t>
      </w:r>
    </w:p>
    <w:p w14:paraId="5789D108" w14:textId="73963244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Oct.1467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4135236" w14:textId="5445D707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71996" w14:textId="267D5481" w:rsid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F9781" w14:textId="2C31E97F" w:rsidR="00B62173" w:rsidRPr="00B62173" w:rsidRDefault="00B621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sectPr w:rsidR="00B62173" w:rsidRPr="00B621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F0721" w14:textId="77777777" w:rsidR="00B62173" w:rsidRDefault="00B62173" w:rsidP="009139A6">
      <w:r>
        <w:separator/>
      </w:r>
    </w:p>
  </w:endnote>
  <w:endnote w:type="continuationSeparator" w:id="0">
    <w:p w14:paraId="6420A2E9" w14:textId="77777777" w:rsidR="00B62173" w:rsidRDefault="00B621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6B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BD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0D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81772" w14:textId="77777777" w:rsidR="00B62173" w:rsidRDefault="00B62173" w:rsidP="009139A6">
      <w:r>
        <w:separator/>
      </w:r>
    </w:p>
  </w:footnote>
  <w:footnote w:type="continuationSeparator" w:id="0">
    <w:p w14:paraId="5B119281" w14:textId="77777777" w:rsidR="00B62173" w:rsidRDefault="00B621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17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47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6B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173"/>
    <w:rsid w:val="000666E0"/>
    <w:rsid w:val="002510B7"/>
    <w:rsid w:val="005C130B"/>
    <w:rsid w:val="00826F5C"/>
    <w:rsid w:val="009139A6"/>
    <w:rsid w:val="009448BB"/>
    <w:rsid w:val="00A3176C"/>
    <w:rsid w:val="00AE65F8"/>
    <w:rsid w:val="00B6217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80C88"/>
  <w15:chartTrackingRefBased/>
  <w15:docId w15:val="{D8A5D63C-C55A-4E95-B1EF-8EEACBB2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2021-06-15T09:27:00Z</dcterms:created>
  <dcterms:modified xsi:type="dcterms:W3CDTF">2021-06-15T09:37:00Z</dcterms:modified>
</cp:coreProperties>
</file>